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D5F" w:rsidRDefault="002B0D5F" w:rsidP="002B0D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LEMMAN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B0D5F" w:rsidRDefault="002B0D5F" w:rsidP="002B0D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Okehampton, Devon. Tailor.</w:t>
      </w:r>
    </w:p>
    <w:p w:rsidR="002B0D5F" w:rsidRDefault="002B0D5F" w:rsidP="002B0D5F">
      <w:pPr>
        <w:rPr>
          <w:rFonts w:ascii="Times New Roman" w:hAnsi="Times New Roman" w:cs="Times New Roman"/>
        </w:rPr>
      </w:pPr>
    </w:p>
    <w:p w:rsidR="002B0D5F" w:rsidRDefault="002B0D5F" w:rsidP="002B0D5F">
      <w:pPr>
        <w:rPr>
          <w:rFonts w:ascii="Times New Roman" w:hAnsi="Times New Roman" w:cs="Times New Roman"/>
        </w:rPr>
      </w:pPr>
    </w:p>
    <w:p w:rsidR="002B0D5F" w:rsidRDefault="002B0D5F" w:rsidP="002B0D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Devyok</w:t>
      </w:r>
      <w:proofErr w:type="spellEnd"/>
      <w:r>
        <w:rPr>
          <w:rFonts w:ascii="Times New Roman" w:hAnsi="Times New Roman" w:cs="Times New Roman"/>
        </w:rPr>
        <w:t>(q.v.) brought a plaint of trespass, assault and wounding of a</w:t>
      </w:r>
    </w:p>
    <w:p w:rsidR="002B0D5F" w:rsidRDefault="002B0D5F" w:rsidP="002B0D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servant against him, William </w:t>
      </w:r>
      <w:proofErr w:type="spellStart"/>
      <w:r>
        <w:rPr>
          <w:rFonts w:ascii="Times New Roman" w:hAnsi="Times New Roman" w:cs="Times New Roman"/>
        </w:rPr>
        <w:t>Denbold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Smale</w:t>
      </w:r>
      <w:proofErr w:type="spellEnd"/>
      <w:r>
        <w:rPr>
          <w:rFonts w:ascii="Times New Roman" w:hAnsi="Times New Roman" w:cs="Times New Roman"/>
        </w:rPr>
        <w:t>(q.v.), Mathew</w:t>
      </w:r>
    </w:p>
    <w:p w:rsidR="002B0D5F" w:rsidRDefault="002B0D5F" w:rsidP="002B0D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Payke</w:t>
      </w:r>
      <w:proofErr w:type="spellEnd"/>
      <w:r>
        <w:rPr>
          <w:rFonts w:ascii="Times New Roman" w:hAnsi="Times New Roman" w:cs="Times New Roman"/>
        </w:rPr>
        <w:t xml:space="preserve">(q.v.), William Furse(q.v.) and Thomas </w:t>
      </w:r>
      <w:proofErr w:type="spellStart"/>
      <w:r>
        <w:rPr>
          <w:rFonts w:ascii="Times New Roman" w:hAnsi="Times New Roman" w:cs="Times New Roman"/>
        </w:rPr>
        <w:t>Whorwelles</w:t>
      </w:r>
      <w:proofErr w:type="spellEnd"/>
      <w:r>
        <w:rPr>
          <w:rFonts w:ascii="Times New Roman" w:hAnsi="Times New Roman" w:cs="Times New Roman"/>
        </w:rPr>
        <w:t>(q.v.),</w:t>
      </w:r>
    </w:p>
    <w:p w:rsidR="002B0D5F" w:rsidRDefault="002B0D5F" w:rsidP="002B0D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Okehampton, Devon.</w:t>
      </w:r>
    </w:p>
    <w:p w:rsidR="002B0D5F" w:rsidRDefault="002B0D5F" w:rsidP="002B0D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4647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B0D5F" w:rsidRDefault="002B0D5F" w:rsidP="002B0D5F">
      <w:pPr>
        <w:rPr>
          <w:rFonts w:ascii="Times New Roman" w:hAnsi="Times New Roman" w:cs="Times New Roman"/>
        </w:rPr>
      </w:pPr>
    </w:p>
    <w:p w:rsidR="002B0D5F" w:rsidRDefault="002B0D5F" w:rsidP="002B0D5F">
      <w:pPr>
        <w:rPr>
          <w:rFonts w:ascii="Times New Roman" w:hAnsi="Times New Roman" w:cs="Times New Roman"/>
        </w:rPr>
      </w:pPr>
    </w:p>
    <w:p w:rsidR="002B0D5F" w:rsidRDefault="002B0D5F" w:rsidP="002B0D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September 2017</w:t>
      </w:r>
    </w:p>
    <w:p w:rsidR="006B2F86" w:rsidRPr="00E71FC3" w:rsidRDefault="002B0D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0D5F" w:rsidRDefault="002B0D5F" w:rsidP="00E71FC3">
      <w:r>
        <w:separator/>
      </w:r>
    </w:p>
  </w:endnote>
  <w:endnote w:type="continuationSeparator" w:id="0">
    <w:p w:rsidR="002B0D5F" w:rsidRDefault="002B0D5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0D5F" w:rsidRDefault="002B0D5F" w:rsidP="00E71FC3">
      <w:r>
        <w:separator/>
      </w:r>
    </w:p>
  </w:footnote>
  <w:footnote w:type="continuationSeparator" w:id="0">
    <w:p w:rsidR="002B0D5F" w:rsidRDefault="002B0D5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D5F"/>
    <w:rsid w:val="001A7C09"/>
    <w:rsid w:val="002B0D5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FA1292-8B18-48BD-B8C5-ACB492FE2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0D5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B0D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2017-09-20T19:08:00Z</dcterms:created>
  <dcterms:modified xsi:type="dcterms:W3CDTF">2017-09-20T19:09:00Z</dcterms:modified>
</cp:coreProperties>
</file>